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  <w:bookmarkStart w:id="0" w:name="_GoBack"/>
      <w:bookmarkEnd w:id="0"/>
    </w:p>
    <w:p w:rsidR="005A13C2" w:rsidRDefault="002C76E6" w:rsidP="005A13C2">
      <w:pPr>
        <w:jc w:val="center"/>
        <w:rPr>
          <w:rFonts w:ascii="Calibri" w:hAnsi="Calibri"/>
          <w:sz w:val="52"/>
          <w:szCs w:val="52"/>
          <w:u w:val="single"/>
        </w:rPr>
      </w:pPr>
      <w:r>
        <w:rPr>
          <w:noProof/>
        </w:rPr>
        <w:drawing>
          <wp:inline distT="0" distB="0" distL="0" distR="0">
            <wp:extent cx="836930" cy="914400"/>
            <wp:effectExtent l="0" t="0" r="127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3C2" w:rsidRDefault="005A13C2" w:rsidP="00702248">
      <w:pPr>
        <w:rPr>
          <w:rFonts w:eastAsia="Calibri"/>
          <w:szCs w:val="22"/>
        </w:rPr>
      </w:pPr>
    </w:p>
    <w:p w:rsidR="005A13C2" w:rsidRPr="002C76E6" w:rsidRDefault="005A13C2" w:rsidP="000A1E30">
      <w:pPr>
        <w:tabs>
          <w:tab w:val="left" w:pos="1701"/>
        </w:tabs>
        <w:jc w:val="center"/>
        <w:rPr>
          <w:rFonts w:ascii="Calibri" w:hAnsi="Calibri"/>
          <w:sz w:val="44"/>
          <w:szCs w:val="44"/>
          <w:u w:val="single"/>
        </w:rPr>
      </w:pPr>
      <w:r w:rsidRPr="002C76E6">
        <w:rPr>
          <w:rFonts w:ascii="Calibri" w:hAnsi="Calibri"/>
          <w:sz w:val="44"/>
          <w:szCs w:val="44"/>
          <w:u w:val="single"/>
        </w:rPr>
        <w:t>Concurso Nacional de Leitura</w:t>
      </w:r>
    </w:p>
    <w:p w:rsidR="002C76E6" w:rsidRDefault="002C76E6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</w:p>
    <w:p w:rsidR="00C04109" w:rsidRDefault="00C04109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  <w:r>
        <w:rPr>
          <w:rFonts w:ascii="Calibri" w:hAnsi="Calibri"/>
          <w:b/>
          <w:color w:val="0070C0"/>
          <w:sz w:val="56"/>
          <w:szCs w:val="56"/>
        </w:rPr>
        <w:t>Representantes da Escola Secundária</w:t>
      </w:r>
    </w:p>
    <w:p w:rsidR="003E3743" w:rsidRDefault="003E3743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  <w:r>
        <w:rPr>
          <w:rFonts w:ascii="Calibri" w:hAnsi="Calibri"/>
          <w:b/>
          <w:color w:val="0070C0"/>
          <w:sz w:val="56"/>
          <w:szCs w:val="56"/>
        </w:rPr>
        <w:t>Fase Distrital</w:t>
      </w:r>
    </w:p>
    <w:p w:rsidR="002C76E6" w:rsidRDefault="002C76E6" w:rsidP="000A1E30">
      <w:pPr>
        <w:jc w:val="center"/>
        <w:rPr>
          <w:rFonts w:ascii="Calibri" w:hAnsi="Calibri"/>
          <w:b/>
          <w:sz w:val="40"/>
          <w:szCs w:val="40"/>
        </w:rPr>
      </w:pPr>
    </w:p>
    <w:p w:rsidR="002C76E6" w:rsidRPr="002C76E6" w:rsidRDefault="002C76E6" w:rsidP="000A1E30">
      <w:pPr>
        <w:jc w:val="center"/>
        <w:rPr>
          <w:rFonts w:ascii="Calibri" w:hAnsi="Calibri"/>
          <w:b/>
          <w:sz w:val="40"/>
          <w:szCs w:val="40"/>
        </w:rPr>
      </w:pPr>
      <w:r w:rsidRPr="002C76E6">
        <w:rPr>
          <w:rFonts w:ascii="Calibri" w:hAnsi="Calibri"/>
          <w:b/>
          <w:sz w:val="40"/>
          <w:szCs w:val="40"/>
        </w:rPr>
        <w:t>Ensino Básico</w:t>
      </w:r>
    </w:p>
    <w:p w:rsidR="002C76E6" w:rsidRDefault="002C76E6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</w:p>
    <w:tbl>
      <w:tblPr>
        <w:tblW w:w="0" w:type="auto"/>
        <w:jc w:val="center"/>
        <w:tblInd w:w="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72"/>
        <w:gridCol w:w="992"/>
        <w:gridCol w:w="5245"/>
      </w:tblGrid>
      <w:tr w:rsidR="002C76E6" w:rsidRPr="002C76E6" w:rsidTr="002C76E6">
        <w:trPr>
          <w:trHeight w:val="503"/>
          <w:jc w:val="center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046839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Turma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046839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Nº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046839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Nome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b/>
                <w:sz w:val="28"/>
                <w:szCs w:val="28"/>
              </w:rPr>
              <w:t>7º7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 xml:space="preserve">Gonçalo </w:t>
            </w:r>
            <w:r w:rsidR="00FA78B9">
              <w:rPr>
                <w:rFonts w:ascii="Calibri" w:hAnsi="Calibri"/>
                <w:b/>
                <w:sz w:val="28"/>
                <w:szCs w:val="28"/>
              </w:rPr>
              <w:t xml:space="preserve">Gomes </w:t>
            </w:r>
            <w:r w:rsidRPr="00864E3B">
              <w:rPr>
                <w:rFonts w:ascii="Calibri" w:hAnsi="Calibri"/>
                <w:b/>
                <w:sz w:val="28"/>
                <w:szCs w:val="28"/>
              </w:rPr>
              <w:t>Pinto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b/>
                <w:sz w:val="28"/>
                <w:szCs w:val="28"/>
              </w:rPr>
              <w:t>8º7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16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864E3B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 xml:space="preserve">Filipa </w:t>
            </w:r>
            <w:r w:rsidR="00FA78B9">
              <w:rPr>
                <w:rFonts w:ascii="Calibri" w:hAnsi="Calibri"/>
                <w:b/>
                <w:sz w:val="28"/>
                <w:szCs w:val="28"/>
              </w:rPr>
              <w:t xml:space="preserve">Carneiro </w:t>
            </w:r>
            <w:r w:rsidRPr="00864E3B">
              <w:rPr>
                <w:rFonts w:ascii="Calibri" w:hAnsi="Calibri"/>
                <w:b/>
                <w:sz w:val="28"/>
                <w:szCs w:val="28"/>
              </w:rPr>
              <w:t>Silva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E0723F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b/>
                <w:sz w:val="28"/>
                <w:szCs w:val="28"/>
              </w:rPr>
              <w:t>9º7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E0723F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E0723F" w:rsidRDefault="002C76E6" w:rsidP="002C76E6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rFonts w:ascii="Calibri" w:hAnsi="Calibri"/>
                <w:b/>
                <w:sz w:val="28"/>
                <w:szCs w:val="28"/>
              </w:rPr>
              <w:t>Pedro Luís Pereira de Sousa</w:t>
            </w:r>
          </w:p>
        </w:tc>
      </w:tr>
    </w:tbl>
    <w:p w:rsidR="002C76E6" w:rsidRDefault="002C76E6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</w:p>
    <w:p w:rsidR="005A13C2" w:rsidRDefault="005A13C2" w:rsidP="000A1E30">
      <w:pPr>
        <w:jc w:val="center"/>
        <w:rPr>
          <w:rFonts w:ascii="Calibri" w:hAnsi="Calibri"/>
          <w:b/>
          <w:sz w:val="40"/>
          <w:szCs w:val="40"/>
        </w:rPr>
      </w:pPr>
      <w:r w:rsidRPr="002C76E6">
        <w:rPr>
          <w:rFonts w:ascii="Calibri" w:hAnsi="Calibri"/>
          <w:b/>
          <w:sz w:val="40"/>
          <w:szCs w:val="40"/>
        </w:rPr>
        <w:t>Ensino Secundário</w:t>
      </w:r>
    </w:p>
    <w:p w:rsidR="002C76E6" w:rsidRPr="002C76E6" w:rsidRDefault="002C76E6" w:rsidP="000A1E30">
      <w:pPr>
        <w:jc w:val="center"/>
        <w:rPr>
          <w:rFonts w:ascii="Calibri" w:hAnsi="Calibri"/>
          <w:b/>
          <w:sz w:val="40"/>
          <w:szCs w:val="40"/>
        </w:rPr>
      </w:pPr>
    </w:p>
    <w:tbl>
      <w:tblPr>
        <w:tblW w:w="0" w:type="auto"/>
        <w:jc w:val="center"/>
        <w:tblInd w:w="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72"/>
        <w:gridCol w:w="992"/>
        <w:gridCol w:w="5245"/>
      </w:tblGrid>
      <w:tr w:rsidR="002C76E6" w:rsidRPr="002C76E6" w:rsidTr="002C76E6">
        <w:trPr>
          <w:trHeight w:val="503"/>
          <w:jc w:val="center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Turma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Nº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Nome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10º1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25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 xml:space="preserve">José </w:t>
            </w:r>
            <w:r w:rsidR="00FA78B9">
              <w:rPr>
                <w:rFonts w:asciiTheme="minorHAnsi" w:hAnsiTheme="minorHAnsi"/>
                <w:b/>
                <w:sz w:val="28"/>
                <w:szCs w:val="28"/>
              </w:rPr>
              <w:t xml:space="preserve">Paulo Miranda </w:t>
            </w: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Oliveira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11º1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16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 xml:space="preserve">João </w:t>
            </w:r>
            <w:r w:rsidR="00FA78B9">
              <w:rPr>
                <w:rFonts w:asciiTheme="minorHAnsi" w:hAnsiTheme="minorHAnsi"/>
                <w:b/>
                <w:sz w:val="28"/>
                <w:szCs w:val="28"/>
              </w:rPr>
              <w:t xml:space="preserve">Pedro Araújo </w:t>
            </w: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Novo</w:t>
            </w:r>
          </w:p>
        </w:tc>
      </w:tr>
      <w:tr w:rsidR="002C76E6" w:rsidRPr="002C76E6" w:rsidTr="002C76E6">
        <w:trPr>
          <w:trHeight w:val="503"/>
          <w:jc w:val="center"/>
        </w:trPr>
        <w:tc>
          <w:tcPr>
            <w:tcW w:w="97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12º2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2C76E6" w:rsidRPr="002C76E6" w:rsidRDefault="002C76E6" w:rsidP="002C76E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C76E6">
              <w:rPr>
                <w:rFonts w:asciiTheme="minorHAnsi" w:hAnsiTheme="minorHAnsi"/>
                <w:b/>
                <w:sz w:val="28"/>
                <w:szCs w:val="28"/>
              </w:rPr>
              <w:t>João Pedro da Costa Matos</w:t>
            </w:r>
          </w:p>
        </w:tc>
      </w:tr>
    </w:tbl>
    <w:p w:rsidR="005A13C2" w:rsidRDefault="005A13C2" w:rsidP="005A13C2">
      <w:pPr>
        <w:jc w:val="center"/>
      </w:pPr>
    </w:p>
    <w:p w:rsidR="00FC4BCB" w:rsidRDefault="00FC4BCB" w:rsidP="005A13C2">
      <w:pPr>
        <w:jc w:val="center"/>
      </w:pPr>
    </w:p>
    <w:p w:rsidR="00FC4BCB" w:rsidRDefault="00FC4BCB" w:rsidP="005A13C2">
      <w:pPr>
        <w:jc w:val="center"/>
        <w:rPr>
          <w:sz w:val="24"/>
          <w:szCs w:val="24"/>
        </w:rPr>
      </w:pP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AE Maximinos, 15 de janeiro de 2014</w:t>
      </w: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 Equipa da BE</w:t>
      </w:r>
    </w:p>
    <w:p w:rsidR="00A41226" w:rsidRPr="00FC4BCB" w:rsidRDefault="00A41226" w:rsidP="000C547D">
      <w:pPr>
        <w:rPr>
          <w:rFonts w:asciiTheme="minorHAnsi" w:eastAsia="Calibri" w:hAnsiTheme="minorHAnsi"/>
          <w:szCs w:val="22"/>
        </w:rPr>
      </w:pPr>
    </w:p>
    <w:sectPr w:rsidR="00A41226" w:rsidRPr="00FC4BCB" w:rsidSect="005A13C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84" w:right="567" w:bottom="426" w:left="1021" w:header="140" w:footer="215" w:gutter="0"/>
      <w:cols w:space="720" w:equalWidth="0">
        <w:col w:w="10319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F0" w:rsidRDefault="00DA5AF0">
      <w:r>
        <w:separator/>
      </w:r>
    </w:p>
  </w:endnote>
  <w:endnote w:type="continuationSeparator" w:id="0">
    <w:p w:rsidR="00DA5AF0" w:rsidRDefault="00DA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AE" w:rsidRPr="001A7D1C" w:rsidRDefault="002B2FAE" w:rsidP="001A7D1C">
    <w:pPr>
      <w:pStyle w:val="Rodap"/>
      <w:rPr>
        <w:rStyle w:val="Nmerodepgina"/>
        <w:sz w:val="12"/>
        <w:szCs w:val="12"/>
      </w:rPr>
    </w:pPr>
    <w:r>
      <w:rPr>
        <w:rStyle w:val="Nmerodepgina"/>
        <w:sz w:val="12"/>
        <w:szCs w:val="12"/>
      </w:rPr>
      <w:tab/>
    </w:r>
    <w:r>
      <w:rPr>
        <w:rStyle w:val="Nmerodepgina"/>
        <w:sz w:val="12"/>
        <w:szCs w:val="12"/>
      </w:rPr>
      <w:tab/>
    </w:r>
    <w:r w:rsidRPr="001A7D1C">
      <w:rPr>
        <w:rStyle w:val="Nmerodepgina"/>
        <w:sz w:val="12"/>
        <w:szCs w:val="12"/>
      </w:rPr>
      <w:t xml:space="preserve">Página </w:t>
    </w:r>
    <w:r w:rsidR="00097B0F" w:rsidRPr="001A7D1C">
      <w:rPr>
        <w:rStyle w:val="Nmerodepgina"/>
        <w:sz w:val="12"/>
        <w:szCs w:val="12"/>
      </w:rPr>
      <w:fldChar w:fldCharType="begin"/>
    </w:r>
    <w:r w:rsidRPr="001A7D1C">
      <w:rPr>
        <w:rStyle w:val="Nmerodepgina"/>
        <w:sz w:val="12"/>
        <w:szCs w:val="12"/>
      </w:rPr>
      <w:instrText xml:space="preserve"> PAGE </w:instrText>
    </w:r>
    <w:r w:rsidR="00097B0F" w:rsidRPr="001A7D1C">
      <w:rPr>
        <w:rStyle w:val="Nmerodepgina"/>
        <w:sz w:val="12"/>
        <w:szCs w:val="12"/>
      </w:rPr>
      <w:fldChar w:fldCharType="separate"/>
    </w:r>
    <w:r w:rsidR="00C10A61">
      <w:rPr>
        <w:rStyle w:val="Nmerodepgina"/>
        <w:noProof/>
        <w:sz w:val="12"/>
        <w:szCs w:val="12"/>
      </w:rPr>
      <w:t>2</w:t>
    </w:r>
    <w:r w:rsidR="00097B0F" w:rsidRPr="001A7D1C">
      <w:rPr>
        <w:rStyle w:val="Nmerodepgina"/>
        <w:sz w:val="12"/>
        <w:szCs w:val="12"/>
      </w:rPr>
      <w:fldChar w:fldCharType="end"/>
    </w:r>
    <w:r w:rsidRPr="001A7D1C">
      <w:rPr>
        <w:rStyle w:val="Nmerodepgina"/>
        <w:sz w:val="12"/>
        <w:szCs w:val="12"/>
      </w:rPr>
      <w:t xml:space="preserve"> de </w:t>
    </w:r>
    <w:r w:rsidR="00097B0F" w:rsidRPr="001A7D1C">
      <w:rPr>
        <w:rStyle w:val="Nmerodepgina"/>
        <w:sz w:val="12"/>
        <w:szCs w:val="12"/>
      </w:rPr>
      <w:fldChar w:fldCharType="begin"/>
    </w:r>
    <w:r w:rsidRPr="001A7D1C">
      <w:rPr>
        <w:rStyle w:val="Nmerodepgina"/>
        <w:sz w:val="12"/>
        <w:szCs w:val="12"/>
      </w:rPr>
      <w:instrText xml:space="preserve"> NUMPAGES </w:instrText>
    </w:r>
    <w:r w:rsidR="00097B0F" w:rsidRPr="001A7D1C">
      <w:rPr>
        <w:rStyle w:val="Nmerodepgina"/>
        <w:sz w:val="12"/>
        <w:szCs w:val="12"/>
      </w:rPr>
      <w:fldChar w:fldCharType="separate"/>
    </w:r>
    <w:r w:rsidR="006E2DB7">
      <w:rPr>
        <w:rStyle w:val="Nmerodepgina"/>
        <w:noProof/>
        <w:sz w:val="12"/>
        <w:szCs w:val="12"/>
      </w:rPr>
      <w:t>1</w:t>
    </w:r>
    <w:r w:rsidR="00097B0F" w:rsidRPr="001A7D1C">
      <w:rPr>
        <w:rStyle w:val="Nmerodepgina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AE" w:rsidRPr="001A7D1C" w:rsidRDefault="007B39F8" w:rsidP="00083B5E">
    <w:pPr>
      <w:pStyle w:val="Rodap"/>
      <w:tabs>
        <w:tab w:val="left" w:pos="4370"/>
      </w:tabs>
      <w:rPr>
        <w:sz w:val="12"/>
        <w:szCs w:val="12"/>
      </w:rPr>
    </w:pPr>
    <w:r>
      <w:rPr>
        <w:rFonts w:ascii="Calibri" w:hAnsi="Calibri"/>
        <w:b/>
        <w:bCs/>
        <w:caps/>
        <w:noProof/>
        <w:sz w:val="22"/>
      </w:rPr>
      <w:drawing>
        <wp:inline distT="0" distB="0" distL="0" distR="0" wp14:anchorId="4B4DF517" wp14:editId="08C05D75">
          <wp:extent cx="1706245" cy="276860"/>
          <wp:effectExtent l="19050" t="0" r="8255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2FAE">
      <w:rPr>
        <w:sz w:val="12"/>
        <w:szCs w:val="12"/>
      </w:rPr>
      <w:tab/>
    </w:r>
    <w:r w:rsidR="002B2FAE">
      <w:rPr>
        <w:sz w:val="12"/>
        <w:szCs w:val="12"/>
      </w:rPr>
      <w:tab/>
    </w:r>
    <w:r w:rsidR="00083B5E">
      <w:rPr>
        <w:sz w:val="12"/>
        <w:szCs w:val="12"/>
      </w:rPr>
      <w:t>Território de intervenção educativa</w:t>
    </w:r>
    <w:r w:rsidR="00083B5E">
      <w:rPr>
        <w:sz w:val="12"/>
        <w:szCs w:val="12"/>
      </w:rPr>
      <w:tab/>
    </w:r>
    <w:r w:rsidR="002B2FAE">
      <w:rPr>
        <w:sz w:val="12"/>
        <w:szCs w:val="12"/>
      </w:rPr>
      <w:tab/>
    </w:r>
    <w:r w:rsidR="002B2FAE" w:rsidRPr="001A7D1C">
      <w:rPr>
        <w:sz w:val="12"/>
        <w:szCs w:val="12"/>
      </w:rPr>
      <w:t xml:space="preserve">Página </w:t>
    </w:r>
    <w:r w:rsidR="00097B0F" w:rsidRPr="001A7D1C">
      <w:rPr>
        <w:sz w:val="12"/>
        <w:szCs w:val="12"/>
      </w:rPr>
      <w:fldChar w:fldCharType="begin"/>
    </w:r>
    <w:r w:rsidR="002B2FAE" w:rsidRPr="001A7D1C">
      <w:rPr>
        <w:sz w:val="12"/>
        <w:szCs w:val="12"/>
      </w:rPr>
      <w:instrText xml:space="preserve"> PAGE </w:instrText>
    </w:r>
    <w:r w:rsidR="00097B0F" w:rsidRPr="001A7D1C">
      <w:rPr>
        <w:sz w:val="12"/>
        <w:szCs w:val="12"/>
      </w:rPr>
      <w:fldChar w:fldCharType="separate"/>
    </w:r>
    <w:r w:rsidR="004D309C">
      <w:rPr>
        <w:noProof/>
        <w:sz w:val="12"/>
        <w:szCs w:val="12"/>
      </w:rPr>
      <w:t>1</w:t>
    </w:r>
    <w:r w:rsidR="00097B0F" w:rsidRPr="001A7D1C">
      <w:rPr>
        <w:sz w:val="12"/>
        <w:szCs w:val="12"/>
      </w:rPr>
      <w:fldChar w:fldCharType="end"/>
    </w:r>
    <w:r w:rsidR="002B2FAE" w:rsidRPr="001A7D1C">
      <w:rPr>
        <w:sz w:val="12"/>
        <w:szCs w:val="12"/>
      </w:rPr>
      <w:t xml:space="preserve"> de </w:t>
    </w:r>
    <w:r w:rsidR="00097B0F" w:rsidRPr="001A7D1C">
      <w:rPr>
        <w:sz w:val="12"/>
        <w:szCs w:val="12"/>
      </w:rPr>
      <w:fldChar w:fldCharType="begin"/>
    </w:r>
    <w:r w:rsidR="002B2FAE" w:rsidRPr="001A7D1C">
      <w:rPr>
        <w:sz w:val="12"/>
        <w:szCs w:val="12"/>
      </w:rPr>
      <w:instrText xml:space="preserve"> NUMPAGES </w:instrText>
    </w:r>
    <w:r w:rsidR="00097B0F" w:rsidRPr="001A7D1C">
      <w:rPr>
        <w:sz w:val="12"/>
        <w:szCs w:val="12"/>
      </w:rPr>
      <w:fldChar w:fldCharType="separate"/>
    </w:r>
    <w:r w:rsidR="004D309C">
      <w:rPr>
        <w:noProof/>
        <w:sz w:val="12"/>
        <w:szCs w:val="12"/>
      </w:rPr>
      <w:t>1</w:t>
    </w:r>
    <w:r w:rsidR="00097B0F" w:rsidRPr="001A7D1C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F0" w:rsidRDefault="00DA5AF0">
      <w:r>
        <w:separator/>
      </w:r>
    </w:p>
  </w:footnote>
  <w:footnote w:type="continuationSeparator" w:id="0">
    <w:p w:rsidR="00DA5AF0" w:rsidRDefault="00DA5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31" w:type="dxa"/>
      <w:tblInd w:w="1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31"/>
    </w:tblGrid>
    <w:tr w:rsidR="005A13C2" w:rsidRPr="00FA1F00" w:rsidTr="00702248">
      <w:trPr>
        <w:trHeight w:val="422"/>
      </w:trPr>
      <w:tc>
        <w:tcPr>
          <w:tcW w:w="10331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5A13C2" w:rsidRPr="00FA1F00" w:rsidRDefault="005A13C2" w:rsidP="00702248">
          <w:pP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</w:pP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1DAE97DA" wp14:editId="4E04516C">
                <wp:simplePos x="0" y="0"/>
                <wp:positionH relativeFrom="column">
                  <wp:posOffset>1446530</wp:posOffset>
                </wp:positionH>
                <wp:positionV relativeFrom="paragraph">
                  <wp:posOffset>73660</wp:posOffset>
                </wp:positionV>
                <wp:extent cx="596900" cy="189865"/>
                <wp:effectExtent l="0" t="0" r="0" b="0"/>
                <wp:wrapTight wrapText="bothSides">
                  <wp:wrapPolygon edited="0">
                    <wp:start x="0" y="0"/>
                    <wp:lineTo x="0" y="19505"/>
                    <wp:lineTo x="20681" y="19505"/>
                    <wp:lineTo x="20681" y="0"/>
                    <wp:lineTo x="0" y="0"/>
                  </wp:wrapPolygon>
                </wp:wrapTight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900" cy="189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inline distT="0" distB="0" distL="0" distR="0" wp14:anchorId="16B4842A" wp14:editId="263EF043">
                <wp:extent cx="1168400" cy="336550"/>
                <wp:effectExtent l="0" t="0" r="0" b="0"/>
                <wp:docPr id="13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      </w:t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 wp14:anchorId="57940C3C" wp14:editId="65A64817">
                <wp:extent cx="742950" cy="317500"/>
                <wp:effectExtent l="19050" t="0" r="0" b="0"/>
                <wp:docPr id="14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A13C2" w:rsidRPr="000C547D" w:rsidRDefault="005A13C2" w:rsidP="005A13C2">
    <w:pPr>
      <w:jc w:val="center"/>
      <w:rPr>
        <w:rFonts w:ascii="Verdana" w:eastAsia="Calibri" w:hAnsi="Verdana"/>
        <w:b/>
        <w:sz w:val="22"/>
        <w:szCs w:val="22"/>
        <w:lang w:eastAsia="en-US"/>
      </w:rPr>
    </w:pP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>
      <w:rPr>
        <w:rFonts w:ascii="Calibri" w:eastAsia="Calibri" w:hAnsi="Calibri"/>
        <w:lang w:eastAsia="en-US"/>
      </w:rPr>
      <w:t>Biblioteca Escolar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31" w:type="dxa"/>
      <w:tblInd w:w="1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31"/>
    </w:tblGrid>
    <w:tr w:rsidR="000C547D" w:rsidRPr="00FA1F00" w:rsidTr="00213F5A">
      <w:trPr>
        <w:trHeight w:val="422"/>
      </w:trPr>
      <w:tc>
        <w:tcPr>
          <w:tcW w:w="10331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0C547D" w:rsidRPr="00FA1F00" w:rsidRDefault="00A41226" w:rsidP="00213F5A">
          <w:pP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</w:pP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anchor distT="0" distB="0" distL="114300" distR="114300" simplePos="0" relativeHeight="251657728" behindDoc="1" locked="0" layoutInCell="1" allowOverlap="1" wp14:anchorId="37288295" wp14:editId="28265B02">
                <wp:simplePos x="0" y="0"/>
                <wp:positionH relativeFrom="column">
                  <wp:posOffset>1446530</wp:posOffset>
                </wp:positionH>
                <wp:positionV relativeFrom="paragraph">
                  <wp:posOffset>73660</wp:posOffset>
                </wp:positionV>
                <wp:extent cx="596900" cy="189865"/>
                <wp:effectExtent l="0" t="0" r="0" b="0"/>
                <wp:wrapTight wrapText="bothSides">
                  <wp:wrapPolygon edited="0">
                    <wp:start x="0" y="0"/>
                    <wp:lineTo x="0" y="19505"/>
                    <wp:lineTo x="20681" y="19505"/>
                    <wp:lineTo x="20681" y="0"/>
                    <wp:lineTo x="0" y="0"/>
                  </wp:wrapPolygon>
                </wp:wrapTight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900" cy="189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C547D"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inline distT="0" distB="0" distL="0" distR="0" wp14:anchorId="627E1D23" wp14:editId="1B30B783">
                <wp:extent cx="1168400" cy="336550"/>
                <wp:effectExtent l="0" t="0" r="0" b="0"/>
                <wp:docPr id="8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      </w:t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 wp14:anchorId="36FCD05E" wp14:editId="1BD26D55">
                <wp:extent cx="742950" cy="317500"/>
                <wp:effectExtent l="19050" t="0" r="0" b="0"/>
                <wp:docPr id="10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547D" w:rsidRPr="000C547D" w:rsidRDefault="000C547D" w:rsidP="000C547D">
    <w:pPr>
      <w:jc w:val="center"/>
      <w:rPr>
        <w:rFonts w:ascii="Verdana" w:eastAsia="Calibri" w:hAnsi="Verdana"/>
        <w:b/>
        <w:sz w:val="22"/>
        <w:szCs w:val="22"/>
        <w:lang w:eastAsia="en-US"/>
      </w:rPr>
    </w:pP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="00A41226">
      <w:rPr>
        <w:rFonts w:ascii="Calibri" w:eastAsia="Calibri" w:hAnsi="Calibri"/>
        <w:lang w:eastAsia="en-US"/>
      </w:rPr>
      <w:t>Biblioteca Escolar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381A29"/>
    <w:multiLevelType w:val="hybridMultilevel"/>
    <w:tmpl w:val="A8462A16"/>
    <w:lvl w:ilvl="0" w:tplc="EEF6D5B2">
      <w:start w:val="2"/>
      <w:numFmt w:val="bullet"/>
      <w:lvlText w:val=""/>
      <w:lvlJc w:val="left"/>
      <w:pPr>
        <w:tabs>
          <w:tab w:val="num" w:pos="720"/>
        </w:tabs>
        <w:ind w:left="720" w:hanging="360"/>
      </w:pPr>
      <w:rPr>
        <w:rFonts w:ascii="MT Extra" w:eastAsia="Times New Roman" w:hAnsi="MT Extra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119CA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9A59D6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7B3569B"/>
    <w:multiLevelType w:val="singleLevel"/>
    <w:tmpl w:val="12DAA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5">
    <w:nsid w:val="19A747CA"/>
    <w:multiLevelType w:val="hybridMultilevel"/>
    <w:tmpl w:val="98AEB9D0"/>
    <w:lvl w:ilvl="0" w:tplc="634269C8">
      <w:numFmt w:val="bullet"/>
      <w:lvlText w:val=""/>
      <w:lvlJc w:val="left"/>
      <w:pPr>
        <w:tabs>
          <w:tab w:val="num" w:pos="1065"/>
        </w:tabs>
        <w:ind w:left="1065" w:hanging="705"/>
      </w:pPr>
      <w:rPr>
        <w:rFonts w:ascii="Monotype Sorts" w:eastAsia="Times New Roman" w:hAnsi="Monotype Sorts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52E71"/>
    <w:multiLevelType w:val="hybridMultilevel"/>
    <w:tmpl w:val="F982B45C"/>
    <w:lvl w:ilvl="0" w:tplc="A68E1E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E646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EB44C7"/>
    <w:multiLevelType w:val="hybridMultilevel"/>
    <w:tmpl w:val="1750D37E"/>
    <w:lvl w:ilvl="0" w:tplc="42E49BD8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257E4"/>
    <w:multiLevelType w:val="hybridMultilevel"/>
    <w:tmpl w:val="E580E618"/>
    <w:lvl w:ilvl="0" w:tplc="F8F45D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D29EC"/>
    <w:multiLevelType w:val="hybridMultilevel"/>
    <w:tmpl w:val="0602BB0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81D29"/>
    <w:multiLevelType w:val="hybridMultilevel"/>
    <w:tmpl w:val="1C8EEC88"/>
    <w:lvl w:ilvl="0" w:tplc="439AEA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E985D3B"/>
    <w:multiLevelType w:val="hybridMultilevel"/>
    <w:tmpl w:val="83003AFA"/>
    <w:lvl w:ilvl="0" w:tplc="1088B48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A445B1"/>
    <w:multiLevelType w:val="hybridMultilevel"/>
    <w:tmpl w:val="2CC85C5A"/>
    <w:lvl w:ilvl="0" w:tplc="BE1CD6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D44453"/>
    <w:multiLevelType w:val="hybridMultilevel"/>
    <w:tmpl w:val="1284B3B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A93092"/>
    <w:multiLevelType w:val="hybridMultilevel"/>
    <w:tmpl w:val="B5FAC38A"/>
    <w:lvl w:ilvl="0" w:tplc="5D96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B71DE2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52F632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5DE21F5"/>
    <w:multiLevelType w:val="multilevel"/>
    <w:tmpl w:val="08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F8A1BC7"/>
    <w:multiLevelType w:val="hybridMultilevel"/>
    <w:tmpl w:val="576A0AFC"/>
    <w:lvl w:ilvl="0" w:tplc="098E00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652" w:hanging="227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7"/>
  </w:num>
  <w:num w:numId="4">
    <w:abstractNumId w:val="15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12"/>
  </w:num>
  <w:num w:numId="10">
    <w:abstractNumId w:val="6"/>
  </w:num>
  <w:num w:numId="11">
    <w:abstractNumId w:val="1"/>
  </w:num>
  <w:num w:numId="12">
    <w:abstractNumId w:val="14"/>
  </w:num>
  <w:num w:numId="13">
    <w:abstractNumId w:val="8"/>
  </w:num>
  <w:num w:numId="14">
    <w:abstractNumId w:val="13"/>
  </w:num>
  <w:num w:numId="15">
    <w:abstractNumId w:val="5"/>
  </w:num>
  <w:num w:numId="16">
    <w:abstractNumId w:val="18"/>
  </w:num>
  <w:num w:numId="17">
    <w:abstractNumId w:val="11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pt-PT" w:vendorID="13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CC"/>
    <w:rsid w:val="00001A98"/>
    <w:rsid w:val="00021A4A"/>
    <w:rsid w:val="0002577D"/>
    <w:rsid w:val="000326D8"/>
    <w:rsid w:val="00050DF5"/>
    <w:rsid w:val="00061C25"/>
    <w:rsid w:val="00080550"/>
    <w:rsid w:val="00083B5E"/>
    <w:rsid w:val="00097B0F"/>
    <w:rsid w:val="000A1E30"/>
    <w:rsid w:val="000A56FE"/>
    <w:rsid w:val="000C0040"/>
    <w:rsid w:val="000C547D"/>
    <w:rsid w:val="000D2D1C"/>
    <w:rsid w:val="000F3E77"/>
    <w:rsid w:val="00107C2F"/>
    <w:rsid w:val="0013270C"/>
    <w:rsid w:val="0015124D"/>
    <w:rsid w:val="0015560F"/>
    <w:rsid w:val="001957D2"/>
    <w:rsid w:val="001A7D1C"/>
    <w:rsid w:val="001C12A4"/>
    <w:rsid w:val="001C1A2F"/>
    <w:rsid w:val="001F248A"/>
    <w:rsid w:val="001F36D1"/>
    <w:rsid w:val="001F5BDE"/>
    <w:rsid w:val="001F7CA4"/>
    <w:rsid w:val="00213A13"/>
    <w:rsid w:val="00224581"/>
    <w:rsid w:val="002432CA"/>
    <w:rsid w:val="0025487E"/>
    <w:rsid w:val="00261583"/>
    <w:rsid w:val="002862CD"/>
    <w:rsid w:val="0028651A"/>
    <w:rsid w:val="00294E8F"/>
    <w:rsid w:val="002A194D"/>
    <w:rsid w:val="002A1F97"/>
    <w:rsid w:val="002B2FAE"/>
    <w:rsid w:val="002C76E6"/>
    <w:rsid w:val="002F20C0"/>
    <w:rsid w:val="00303DB1"/>
    <w:rsid w:val="00304764"/>
    <w:rsid w:val="00305069"/>
    <w:rsid w:val="00384F81"/>
    <w:rsid w:val="003A2E70"/>
    <w:rsid w:val="003A46F0"/>
    <w:rsid w:val="003D2A7E"/>
    <w:rsid w:val="003E3743"/>
    <w:rsid w:val="003F7402"/>
    <w:rsid w:val="0040381D"/>
    <w:rsid w:val="00404498"/>
    <w:rsid w:val="00422F54"/>
    <w:rsid w:val="00425E1E"/>
    <w:rsid w:val="004405C5"/>
    <w:rsid w:val="0044261B"/>
    <w:rsid w:val="00452952"/>
    <w:rsid w:val="00460C28"/>
    <w:rsid w:val="004D309C"/>
    <w:rsid w:val="004F3202"/>
    <w:rsid w:val="00510FF9"/>
    <w:rsid w:val="00512BAB"/>
    <w:rsid w:val="005138EF"/>
    <w:rsid w:val="00520E89"/>
    <w:rsid w:val="00522336"/>
    <w:rsid w:val="005468EF"/>
    <w:rsid w:val="00554D65"/>
    <w:rsid w:val="00571265"/>
    <w:rsid w:val="005A13C2"/>
    <w:rsid w:val="005A4033"/>
    <w:rsid w:val="005B1C93"/>
    <w:rsid w:val="005B22F6"/>
    <w:rsid w:val="005C7EA5"/>
    <w:rsid w:val="005D0605"/>
    <w:rsid w:val="005F42FF"/>
    <w:rsid w:val="005F688B"/>
    <w:rsid w:val="00637969"/>
    <w:rsid w:val="00647A78"/>
    <w:rsid w:val="00656F26"/>
    <w:rsid w:val="00664863"/>
    <w:rsid w:val="00681B43"/>
    <w:rsid w:val="00687D41"/>
    <w:rsid w:val="006979FC"/>
    <w:rsid w:val="006E2DB7"/>
    <w:rsid w:val="00785BE0"/>
    <w:rsid w:val="007B39F8"/>
    <w:rsid w:val="007B5517"/>
    <w:rsid w:val="007B6A85"/>
    <w:rsid w:val="007C67B2"/>
    <w:rsid w:val="00805B32"/>
    <w:rsid w:val="0081514F"/>
    <w:rsid w:val="008214F2"/>
    <w:rsid w:val="00831506"/>
    <w:rsid w:val="00840B32"/>
    <w:rsid w:val="008525A5"/>
    <w:rsid w:val="00852DC5"/>
    <w:rsid w:val="00861874"/>
    <w:rsid w:val="00890886"/>
    <w:rsid w:val="00893861"/>
    <w:rsid w:val="008A38C4"/>
    <w:rsid w:val="008F691D"/>
    <w:rsid w:val="0091455D"/>
    <w:rsid w:val="0091699F"/>
    <w:rsid w:val="009426EC"/>
    <w:rsid w:val="009504D1"/>
    <w:rsid w:val="00986FE9"/>
    <w:rsid w:val="00987961"/>
    <w:rsid w:val="00993AC9"/>
    <w:rsid w:val="00A05D54"/>
    <w:rsid w:val="00A267BE"/>
    <w:rsid w:val="00A41226"/>
    <w:rsid w:val="00A57CCF"/>
    <w:rsid w:val="00A721CD"/>
    <w:rsid w:val="00A728F9"/>
    <w:rsid w:val="00A74DFD"/>
    <w:rsid w:val="00AD4ECC"/>
    <w:rsid w:val="00AE4D02"/>
    <w:rsid w:val="00AF2D55"/>
    <w:rsid w:val="00B107F5"/>
    <w:rsid w:val="00B1541C"/>
    <w:rsid w:val="00B224BE"/>
    <w:rsid w:val="00B70B1C"/>
    <w:rsid w:val="00B86F10"/>
    <w:rsid w:val="00BA0EE9"/>
    <w:rsid w:val="00BA5B28"/>
    <w:rsid w:val="00BD1669"/>
    <w:rsid w:val="00BD202D"/>
    <w:rsid w:val="00BD779D"/>
    <w:rsid w:val="00BF029C"/>
    <w:rsid w:val="00C04109"/>
    <w:rsid w:val="00C10A61"/>
    <w:rsid w:val="00C314B4"/>
    <w:rsid w:val="00C3588D"/>
    <w:rsid w:val="00C65607"/>
    <w:rsid w:val="00C70CDA"/>
    <w:rsid w:val="00C87EE4"/>
    <w:rsid w:val="00C9280B"/>
    <w:rsid w:val="00C97C8D"/>
    <w:rsid w:val="00CA1FDB"/>
    <w:rsid w:val="00CB611D"/>
    <w:rsid w:val="00CE5B7F"/>
    <w:rsid w:val="00CF6BA2"/>
    <w:rsid w:val="00D01502"/>
    <w:rsid w:val="00D24721"/>
    <w:rsid w:val="00D324C9"/>
    <w:rsid w:val="00D437BE"/>
    <w:rsid w:val="00D74E25"/>
    <w:rsid w:val="00D83BBA"/>
    <w:rsid w:val="00D916AB"/>
    <w:rsid w:val="00DA5AF0"/>
    <w:rsid w:val="00DB07BE"/>
    <w:rsid w:val="00DB69BE"/>
    <w:rsid w:val="00DC30F1"/>
    <w:rsid w:val="00DC416D"/>
    <w:rsid w:val="00DE13DF"/>
    <w:rsid w:val="00DE356E"/>
    <w:rsid w:val="00DF23DE"/>
    <w:rsid w:val="00DF6722"/>
    <w:rsid w:val="00E061BC"/>
    <w:rsid w:val="00E07B95"/>
    <w:rsid w:val="00E165E6"/>
    <w:rsid w:val="00E24BA2"/>
    <w:rsid w:val="00E35BBA"/>
    <w:rsid w:val="00E61C0C"/>
    <w:rsid w:val="00E67B64"/>
    <w:rsid w:val="00E74498"/>
    <w:rsid w:val="00E74762"/>
    <w:rsid w:val="00E9029E"/>
    <w:rsid w:val="00E90834"/>
    <w:rsid w:val="00EC5B28"/>
    <w:rsid w:val="00EE35E4"/>
    <w:rsid w:val="00F1107A"/>
    <w:rsid w:val="00F23BAF"/>
    <w:rsid w:val="00F53929"/>
    <w:rsid w:val="00F77D94"/>
    <w:rsid w:val="00FA1F00"/>
    <w:rsid w:val="00FA78B9"/>
    <w:rsid w:val="00FC4BCB"/>
    <w:rsid w:val="00FE64B1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D1C"/>
  </w:style>
  <w:style w:type="paragraph" w:styleId="Cabealho1">
    <w:name w:val="heading 1"/>
    <w:basedOn w:val="Normal"/>
    <w:next w:val="Normal"/>
    <w:qFormat/>
    <w:rsid w:val="000D2D1C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qFormat/>
    <w:rsid w:val="000D2D1C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qFormat/>
    <w:rsid w:val="000D2D1C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qFormat/>
    <w:rsid w:val="000D2D1C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qFormat/>
    <w:rsid w:val="000D2D1C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qFormat/>
    <w:rsid w:val="000D2D1C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qFormat/>
    <w:rsid w:val="000D2D1C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qFormat/>
    <w:rsid w:val="000D2D1C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qFormat/>
    <w:rsid w:val="000D2D1C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D2D1C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0D2D1C"/>
    <w:pPr>
      <w:tabs>
        <w:tab w:val="center" w:pos="4153"/>
        <w:tab w:val="right" w:pos="8306"/>
      </w:tabs>
    </w:pPr>
  </w:style>
  <w:style w:type="character" w:styleId="Nmerodepgina">
    <w:name w:val="page number"/>
    <w:rsid w:val="000D2D1C"/>
    <w:rPr>
      <w:rFonts w:ascii="Times New Roman" w:hAnsi="Times New Roman"/>
    </w:rPr>
  </w:style>
  <w:style w:type="paragraph" w:customStyle="1" w:styleId="PageNum8">
    <w:name w:val="PageNum 8"/>
    <w:autoRedefine/>
    <w:rsid w:val="000D2D1C"/>
    <w:pPr>
      <w:pBdr>
        <w:top w:val="single" w:sz="4" w:space="1" w:color="auto"/>
      </w:pBdr>
      <w:tabs>
        <w:tab w:val="right" w:pos="9923"/>
      </w:tabs>
      <w:ind w:right="-1"/>
    </w:pPr>
    <w:rPr>
      <w:sz w:val="14"/>
    </w:rPr>
  </w:style>
  <w:style w:type="paragraph" w:styleId="Avanodecorpodetexto">
    <w:name w:val="Body Text Indent"/>
    <w:basedOn w:val="Normal"/>
    <w:rsid w:val="000D2D1C"/>
    <w:pPr>
      <w:ind w:left="72" w:firstLine="144"/>
      <w:jc w:val="both"/>
    </w:pPr>
    <w:rPr>
      <w:sz w:val="22"/>
    </w:rPr>
  </w:style>
  <w:style w:type="paragraph" w:styleId="Legenda">
    <w:name w:val="caption"/>
    <w:basedOn w:val="Normal"/>
    <w:next w:val="Normal"/>
    <w:qFormat/>
    <w:rsid w:val="000D2D1C"/>
    <w:rPr>
      <w:sz w:val="24"/>
    </w:rPr>
  </w:style>
  <w:style w:type="paragraph" w:styleId="Ttulo">
    <w:name w:val="Title"/>
    <w:basedOn w:val="Normal"/>
    <w:qFormat/>
    <w:rsid w:val="000D2D1C"/>
    <w:pPr>
      <w:jc w:val="center"/>
    </w:pPr>
    <w:rPr>
      <w:b/>
      <w:bCs/>
      <w:sz w:val="24"/>
    </w:rPr>
  </w:style>
  <w:style w:type="paragraph" w:styleId="Subttulo">
    <w:name w:val="Subtitle"/>
    <w:basedOn w:val="Normal"/>
    <w:qFormat/>
    <w:rsid w:val="000D2D1C"/>
    <w:pPr>
      <w:jc w:val="both"/>
    </w:pPr>
    <w:rPr>
      <w:b/>
      <w:bCs/>
      <w:sz w:val="24"/>
    </w:rPr>
  </w:style>
  <w:style w:type="paragraph" w:styleId="Textodebalo">
    <w:name w:val="Balloon Text"/>
    <w:basedOn w:val="Normal"/>
    <w:semiHidden/>
    <w:rsid w:val="00DE356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03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nciaIntensa">
    <w:name w:val="Intense Reference"/>
    <w:basedOn w:val="Tipodeletrapredefinidodopargrafo"/>
    <w:uiPriority w:val="32"/>
    <w:qFormat/>
    <w:rsid w:val="00A41226"/>
    <w:rPr>
      <w:b/>
      <w:bCs/>
      <w:smallCaps/>
      <w:color w:val="C0504D" w:themeColor="accent2"/>
      <w:spacing w:val="5"/>
      <w:u w:val="single"/>
    </w:rPr>
  </w:style>
  <w:style w:type="paragraph" w:styleId="PargrafodaLista">
    <w:name w:val="List Paragraph"/>
    <w:basedOn w:val="Normal"/>
    <w:uiPriority w:val="34"/>
    <w:qFormat/>
    <w:rsid w:val="005A1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D1C"/>
  </w:style>
  <w:style w:type="paragraph" w:styleId="Cabealho1">
    <w:name w:val="heading 1"/>
    <w:basedOn w:val="Normal"/>
    <w:next w:val="Normal"/>
    <w:qFormat/>
    <w:rsid w:val="000D2D1C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qFormat/>
    <w:rsid w:val="000D2D1C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qFormat/>
    <w:rsid w:val="000D2D1C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qFormat/>
    <w:rsid w:val="000D2D1C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qFormat/>
    <w:rsid w:val="000D2D1C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qFormat/>
    <w:rsid w:val="000D2D1C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qFormat/>
    <w:rsid w:val="000D2D1C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qFormat/>
    <w:rsid w:val="000D2D1C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qFormat/>
    <w:rsid w:val="000D2D1C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D2D1C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0D2D1C"/>
    <w:pPr>
      <w:tabs>
        <w:tab w:val="center" w:pos="4153"/>
        <w:tab w:val="right" w:pos="8306"/>
      </w:tabs>
    </w:pPr>
  </w:style>
  <w:style w:type="character" w:styleId="Nmerodepgina">
    <w:name w:val="page number"/>
    <w:rsid w:val="000D2D1C"/>
    <w:rPr>
      <w:rFonts w:ascii="Times New Roman" w:hAnsi="Times New Roman"/>
    </w:rPr>
  </w:style>
  <w:style w:type="paragraph" w:customStyle="1" w:styleId="PageNum8">
    <w:name w:val="PageNum 8"/>
    <w:autoRedefine/>
    <w:rsid w:val="000D2D1C"/>
    <w:pPr>
      <w:pBdr>
        <w:top w:val="single" w:sz="4" w:space="1" w:color="auto"/>
      </w:pBdr>
      <w:tabs>
        <w:tab w:val="right" w:pos="9923"/>
      </w:tabs>
      <w:ind w:right="-1"/>
    </w:pPr>
    <w:rPr>
      <w:sz w:val="14"/>
    </w:rPr>
  </w:style>
  <w:style w:type="paragraph" w:styleId="Avanodecorpodetexto">
    <w:name w:val="Body Text Indent"/>
    <w:basedOn w:val="Normal"/>
    <w:rsid w:val="000D2D1C"/>
    <w:pPr>
      <w:ind w:left="72" w:firstLine="144"/>
      <w:jc w:val="both"/>
    </w:pPr>
    <w:rPr>
      <w:sz w:val="22"/>
    </w:rPr>
  </w:style>
  <w:style w:type="paragraph" w:styleId="Legenda">
    <w:name w:val="caption"/>
    <w:basedOn w:val="Normal"/>
    <w:next w:val="Normal"/>
    <w:qFormat/>
    <w:rsid w:val="000D2D1C"/>
    <w:rPr>
      <w:sz w:val="24"/>
    </w:rPr>
  </w:style>
  <w:style w:type="paragraph" w:styleId="Ttulo">
    <w:name w:val="Title"/>
    <w:basedOn w:val="Normal"/>
    <w:qFormat/>
    <w:rsid w:val="000D2D1C"/>
    <w:pPr>
      <w:jc w:val="center"/>
    </w:pPr>
    <w:rPr>
      <w:b/>
      <w:bCs/>
      <w:sz w:val="24"/>
    </w:rPr>
  </w:style>
  <w:style w:type="paragraph" w:styleId="Subttulo">
    <w:name w:val="Subtitle"/>
    <w:basedOn w:val="Normal"/>
    <w:qFormat/>
    <w:rsid w:val="000D2D1C"/>
    <w:pPr>
      <w:jc w:val="both"/>
    </w:pPr>
    <w:rPr>
      <w:b/>
      <w:bCs/>
      <w:sz w:val="24"/>
    </w:rPr>
  </w:style>
  <w:style w:type="paragraph" w:styleId="Textodebalo">
    <w:name w:val="Balloon Text"/>
    <w:basedOn w:val="Normal"/>
    <w:semiHidden/>
    <w:rsid w:val="00DE356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03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nciaIntensa">
    <w:name w:val="Intense Reference"/>
    <w:basedOn w:val="Tipodeletrapredefinidodopargrafo"/>
    <w:uiPriority w:val="32"/>
    <w:qFormat/>
    <w:rsid w:val="00A41226"/>
    <w:rPr>
      <w:b/>
      <w:bCs/>
      <w:smallCaps/>
      <w:color w:val="C0504D" w:themeColor="accent2"/>
      <w:spacing w:val="5"/>
      <w:u w:val="single"/>
    </w:rPr>
  </w:style>
  <w:style w:type="paragraph" w:styleId="PargrafodaLista">
    <w:name w:val="List Paragraph"/>
    <w:basedOn w:val="Normal"/>
    <w:uiPriority w:val="34"/>
    <w:qFormat/>
    <w:rsid w:val="005A1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5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9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0%20-%20Modelo%20-%20Conselho%20Executiv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52974-2AB5-4DAA-B49C-68CB5F57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0 - Modelo - Conselho Executivo</Template>
  <TotalTime>0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de Maximinos</vt:lpstr>
    </vt:vector>
  </TitlesOfParts>
  <Company>-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de Maximinos</dc:title>
  <dc:subject>Acta de Currículo Alternativo - Página Única</dc:subject>
  <dc:creator>EB2/3FCB</dc:creator>
  <cp:lastModifiedBy>Utilizador</cp:lastModifiedBy>
  <cp:revision>2</cp:revision>
  <cp:lastPrinted>2014-01-16T12:47:00Z</cp:lastPrinted>
  <dcterms:created xsi:type="dcterms:W3CDTF">2014-01-21T08:35:00Z</dcterms:created>
  <dcterms:modified xsi:type="dcterms:W3CDTF">2014-01-21T08:35:00Z</dcterms:modified>
</cp:coreProperties>
</file>